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BE" w:rsidRPr="00D34FE6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S1-25</w:t>
      </w:r>
      <w:r w:rsidR="00D34FE6">
        <w:rPr>
          <w:rFonts w:ascii="Arial" w:hAnsi="Arial" w:cs="Arial" w:hint="eastAsia"/>
          <w:b/>
          <w:sz w:val="24"/>
          <w:szCs w:val="24"/>
          <w:lang w:eastAsia="zh-CN"/>
        </w:rPr>
        <w:t>234</w:t>
      </w:r>
      <w:r w:rsidR="00DB3CAB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proofErr w:type="gramEnd"/>
    </w:p>
    <w:p w:rsidR="006536BE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S1-25xxxx)</w:t>
      </w:r>
    </w:p>
    <w:p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42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110D" w:rsidRDefault="00CE40B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42B49">
                <w:rPr>
                  <w:b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10D" w:rsidRDefault="003C0E84" w:rsidP="00DB3CAB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  <w:r w:rsidR="00DC29B8">
              <w:rPr>
                <w:rFonts w:hint="eastAsia"/>
                <w:b/>
                <w:sz w:val="28"/>
                <w:lang w:eastAsia="zh-CN"/>
              </w:rPr>
              <w:t>84</w:t>
            </w:r>
            <w:r w:rsidR="00DB3CAB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10D" w:rsidRDefault="007835D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10D" w:rsidRDefault="00CE40BE" w:rsidP="0001545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B3CAB">
                <w:rPr>
                  <w:rFonts w:hint="eastAsia"/>
                  <w:b/>
                  <w:sz w:val="28"/>
                  <w:lang w:eastAsia="zh-CN"/>
                </w:rPr>
                <w:t>17</w:t>
              </w:r>
              <w:r w:rsidR="00B42B49">
                <w:rPr>
                  <w:b/>
                  <w:sz w:val="28"/>
                </w:rPr>
                <w:t>.</w:t>
              </w:r>
              <w:r w:rsidR="00DB3CAB">
                <w:rPr>
                  <w:rFonts w:hint="eastAsia"/>
                  <w:b/>
                  <w:sz w:val="28"/>
                  <w:lang w:eastAsia="zh-CN"/>
                </w:rPr>
                <w:t>14</w:t>
              </w:r>
              <w:r w:rsidR="00B42B4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>
        <w:tc>
          <w:tcPr>
            <w:tcW w:w="9641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>
        <w:tc>
          <w:tcPr>
            <w:tcW w:w="2835" w:type="dxa"/>
          </w:tcPr>
          <w:p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823D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10D" w:rsidRDefault="00B36A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>
        <w:tc>
          <w:tcPr>
            <w:tcW w:w="9640" w:type="dxa"/>
            <w:gridSpan w:val="11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001E10" w:rsidP="00001E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definition of </w:t>
            </w:r>
            <w:r w:rsidR="00C15F0C">
              <w:rPr>
                <w:rFonts w:hint="eastAsia"/>
                <w:lang w:eastAsia="zh-CN"/>
              </w:rPr>
              <w:t>5G LAN-type service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CE40BE" w:rsidP="00C44A1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B42B49">
                <w:t>CATT</w:t>
              </w:r>
            </w:fldSimple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10D" w:rsidRDefault="009212B5" w:rsidP="001F43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TEI20, </w:t>
            </w:r>
            <w:r w:rsidR="00F07EEE">
              <w:rPr>
                <w:rFonts w:hint="eastAsia"/>
              </w:rPr>
              <w:t>5G</w:t>
            </w:r>
            <w:r w:rsidR="001F43E1">
              <w:rPr>
                <w:rFonts w:hint="eastAsia"/>
                <w:lang w:eastAsia="zh-CN"/>
              </w:rP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CE40BE" w:rsidP="00CD2B06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775D66">
                <w:t>202</w:t>
              </w:r>
              <w:r w:rsidR="00775D66">
                <w:rPr>
                  <w:rFonts w:hint="eastAsia"/>
                  <w:lang w:eastAsia="zh-CN"/>
                </w:rPr>
                <w:t>5</w:t>
              </w:r>
              <w:r w:rsidR="001F43E1">
                <w:rPr>
                  <w:rFonts w:hint="eastAsia"/>
                  <w:lang w:eastAsia="zh-CN"/>
                </w:rPr>
                <w:t>-05</w:t>
              </w:r>
              <w:r w:rsidR="00B42B49">
                <w:t>-</w:t>
              </w:r>
              <w:r w:rsidR="00CD2B06">
                <w:rPr>
                  <w:rFonts w:hint="eastAsia"/>
                  <w:lang w:eastAsia="zh-CN"/>
                </w:rPr>
                <w:t>09</w:t>
              </w:r>
            </w:fldSimple>
            <w:bookmarkStart w:id="1" w:name="_GoBack"/>
            <w:bookmarkEnd w:id="1"/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10D" w:rsidRDefault="001F43E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CE40BE" w:rsidP="00DB3CAB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B42B49">
                <w:t>Rel-</w:t>
              </w:r>
            </w:fldSimple>
            <w:r w:rsidR="000614BB">
              <w:rPr>
                <w:rFonts w:hint="eastAsia"/>
                <w:lang w:eastAsia="zh-CN"/>
              </w:rPr>
              <w:t>1</w:t>
            </w:r>
            <w:r w:rsidR="00DB3CAB">
              <w:rPr>
                <w:rFonts w:hint="eastAsia"/>
                <w:lang w:eastAsia="zh-CN"/>
              </w:rPr>
              <w:t>7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>
        <w:tc>
          <w:tcPr>
            <w:tcW w:w="1843" w:type="dxa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0C3A" w:rsidRPr="00ED188F" w:rsidRDefault="00023438" w:rsidP="00B81BF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words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 w:rsidRPr="00023438">
              <w:rPr>
                <w:rFonts w:cs="Arial"/>
                <w:color w:val="000000"/>
                <w:lang w:eastAsia="zh-CN"/>
              </w:rPr>
              <w:t>-, i.e. UEs that are members of the same 5G LAN-VN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7457A1">
              <w:rPr>
                <w:rFonts w:cs="Arial" w:hint="eastAsia"/>
                <w:color w:val="000000"/>
                <w:lang w:eastAsia="zh-CN"/>
              </w:rPr>
              <w:t xml:space="preserve">were </w:t>
            </w:r>
            <w:r w:rsidR="00634FC7">
              <w:rPr>
                <w:rFonts w:cs="Arial" w:hint="eastAsia"/>
                <w:color w:val="000000"/>
                <w:lang w:eastAsia="zh-CN"/>
              </w:rPr>
              <w:t>mistaken</w:t>
            </w:r>
            <w:r w:rsidR="007457A1">
              <w:rPr>
                <w:rFonts w:cs="Arial" w:hint="eastAsia"/>
                <w:color w:val="000000"/>
                <w:lang w:eastAsia="zh-CN"/>
              </w:rPr>
              <w:t>ly</w:t>
            </w:r>
            <w:r>
              <w:rPr>
                <w:rFonts w:cs="Arial" w:hint="eastAsia"/>
                <w:color w:val="000000"/>
                <w:lang w:eastAsia="zh-CN"/>
              </w:rPr>
              <w:t xml:space="preserve"> added to the definition of 5G LAN-type service </w:t>
            </w:r>
            <w:r w:rsidR="002B7D5B">
              <w:rPr>
                <w:rFonts w:cs="Arial" w:hint="eastAsia"/>
                <w:color w:val="000000"/>
                <w:lang w:eastAsia="zh-CN"/>
              </w:rPr>
              <w:t>when created v16.6.0</w:t>
            </w:r>
            <w:r>
              <w:rPr>
                <w:rFonts w:cs="Arial" w:hint="eastAsia"/>
                <w:color w:val="000000"/>
                <w:lang w:eastAsia="zh-CN"/>
              </w:rPr>
              <w:t xml:space="preserve">. </w:t>
            </w:r>
            <w:bookmarkStart w:id="2" w:name="OLE_LINK184"/>
            <w:r w:rsidR="00B81BF3">
              <w:rPr>
                <w:rFonts w:cs="Arial" w:hint="eastAsia"/>
                <w:color w:val="000000"/>
                <w:lang w:eastAsia="zh-CN"/>
              </w:rPr>
              <w:t>The error needs to be corrected</w:t>
            </w:r>
            <w:bookmarkEnd w:id="2"/>
            <w:r w:rsidR="00A146E3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5C3475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</w:t>
            </w:r>
            <w:r w:rsidR="005C3475">
              <w:rPr>
                <w:rFonts w:hint="eastAsia"/>
                <w:lang w:eastAsia="zh-CN"/>
              </w:rPr>
              <w:t>corrects the error of creating the specification</w:t>
            </w:r>
            <w:r>
              <w:rPr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A77BA1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</w:t>
            </w:r>
            <w:r w:rsidR="00A77BA1">
              <w:rPr>
                <w:rFonts w:hint="eastAsia"/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, </w:t>
            </w:r>
            <w:r w:rsidR="00542DDA">
              <w:rPr>
                <w:rFonts w:hint="eastAsia"/>
                <w:lang w:eastAsia="zh-CN"/>
              </w:rPr>
              <w:t xml:space="preserve">the </w:t>
            </w:r>
            <w:r w:rsidR="00A77BA1">
              <w:rPr>
                <w:rFonts w:hint="eastAsia"/>
                <w:lang w:eastAsia="zh-CN"/>
              </w:rPr>
              <w:t>definition of 5G LAN-type service is inconsistent to the agreed one.</w:t>
            </w:r>
          </w:p>
        </w:tc>
      </w:tr>
      <w:tr w:rsidR="009B110D">
        <w:tc>
          <w:tcPr>
            <w:tcW w:w="2694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F02DCA" w:rsidP="00810B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EF4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EF43E8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66868">
              <w:t xml:space="preserve">TS/TR </w:t>
            </w:r>
            <w:r w:rsidR="00EF43E8">
              <w:rPr>
                <w:rFonts w:hint="eastAsia"/>
                <w:lang w:eastAsia="zh-CN"/>
              </w:rPr>
              <w:t xml:space="preserve">   </w:t>
            </w:r>
            <w:r w:rsidR="002072C0" w:rsidRPr="00B66868">
              <w:rPr>
                <w:rFonts w:hint="eastAsia"/>
                <w:lang w:eastAsia="zh-CN"/>
              </w:rPr>
              <w:t xml:space="preserve"> </w:t>
            </w:r>
            <w:r w:rsidRPr="00B66868">
              <w:t>CR</w:t>
            </w:r>
            <w:r w:rsidR="00EF43E8">
              <w:rPr>
                <w:rFonts w:hint="eastAsia"/>
                <w:lang w:eastAsia="zh-CN"/>
              </w:rPr>
              <w:t xml:space="preserve">  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</w:tbl>
    <w:p w:rsidR="009B110D" w:rsidRDefault="009B110D">
      <w:pPr>
        <w:pStyle w:val="CRCoverPage"/>
        <w:spacing w:after="0"/>
        <w:rPr>
          <w:sz w:val="8"/>
          <w:szCs w:val="8"/>
        </w:rPr>
      </w:pPr>
    </w:p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3" w:name="_Toc106281844"/>
      <w:bookmarkStart w:id="4" w:name="_Toc52638809"/>
      <w:bookmarkStart w:id="5" w:name="_Toc59116894"/>
      <w:bookmarkStart w:id="6" w:name="_Toc61885727"/>
      <w:bookmarkStart w:id="7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3"/>
      <w:bookmarkEnd w:id="4"/>
      <w:bookmarkEnd w:id="5"/>
      <w:bookmarkEnd w:id="6"/>
      <w:bookmarkEnd w:id="7"/>
    </w:p>
    <w:p w:rsidR="00692119" w:rsidRDefault="00692119" w:rsidP="00692119">
      <w:pPr>
        <w:pStyle w:val="2"/>
      </w:pPr>
      <w:bookmarkStart w:id="8" w:name="_Toc154152972"/>
      <w:bookmarkStart w:id="9" w:name="_Toc52639006"/>
      <w:bookmarkStart w:id="10" w:name="_Toc45387437"/>
      <w:bookmarkStart w:id="11" w:name="_Toc170458179"/>
      <w:bookmarkStart w:id="12" w:name="_Toc170458070"/>
      <w:bookmarkStart w:id="13" w:name="_Toc45387706"/>
      <w:bookmarkStart w:id="14" w:name="_Toc61885655"/>
      <w:bookmarkStart w:id="15" w:name="_Toc52638751"/>
      <w:bookmarkStart w:id="16" w:name="_Toc59116836"/>
      <w:r>
        <w:t>3.1</w:t>
      </w:r>
      <w:r>
        <w:tab/>
        <w:t>Definitions</w:t>
      </w:r>
      <w:bookmarkEnd w:id="8"/>
      <w:bookmarkEnd w:id="9"/>
      <w:bookmarkEnd w:id="10"/>
    </w:p>
    <w:p w:rsidR="00692119" w:rsidRDefault="00692119" w:rsidP="00692119">
      <w:pPr>
        <w:rPr>
          <w:b/>
        </w:rPr>
      </w:pPr>
      <w:r>
        <w:t xml:space="preserve">For the purposes of the present document, the terms and definitions given in </w:t>
      </w:r>
      <w:bookmarkStart w:id="17" w:name="OLE_LINK8"/>
      <w:bookmarkStart w:id="18" w:name="OLE_LINK7"/>
      <w:bookmarkStart w:id="19" w:name="OLE_LINK6"/>
      <w:r>
        <w:t xml:space="preserve">3GPP </w:t>
      </w:r>
      <w:bookmarkEnd w:id="17"/>
      <w:bookmarkEnd w:id="18"/>
      <w:bookmarkEnd w:id="19"/>
      <w:r>
        <w:t>TR 21.905 [1] and the following apply. A term defined in the present document takes precedence over the definition of the same term, if any, in 3GPP TR 21.905 [1].</w:t>
      </w:r>
    </w:p>
    <w:p w:rsidR="00692119" w:rsidRDefault="00692119" w:rsidP="0069211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del w:id="20" w:author="Qing" w:date="2025-05-10T03:59:00Z">
        <w:r w:rsidDel="00023438">
          <w:rPr>
            <w:rFonts w:eastAsia="Calibri"/>
          </w:rPr>
          <w:delText>, i.e. UEs that are members of the same 5G LAN-VN</w:delText>
        </w:r>
        <w:r w:rsidDel="00023438">
          <w:rPr>
            <w:rFonts w:eastAsia="Calibri"/>
            <w:lang w:val="en-US"/>
          </w:rPr>
          <w:delText xml:space="preserve"> </w:delText>
        </w:r>
      </w:del>
      <w:r>
        <w:rPr>
          <w:rFonts w:eastAsia="Calibri"/>
          <w:lang w:val="en-US"/>
        </w:rPr>
        <w:t>IP type communications.</w:t>
      </w:r>
    </w:p>
    <w:p w:rsidR="004F1B68" w:rsidRDefault="00692119" w:rsidP="00692119">
      <w:pPr>
        <w:rPr>
          <w:lang w:val="en" w:eastAsia="zh-CN"/>
        </w:rPr>
      </w:pPr>
      <w:bookmarkStart w:id="21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  <w:bookmarkEnd w:id="21"/>
    </w:p>
    <w:bookmarkEnd w:id="11"/>
    <w:bookmarkEnd w:id="12"/>
    <w:bookmarkEnd w:id="13"/>
    <w:bookmarkEnd w:id="14"/>
    <w:bookmarkEnd w:id="15"/>
    <w:bookmarkEnd w:id="16"/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* End of Changes * * * </w:t>
      </w:r>
    </w:p>
    <w:sectPr w:rsidR="009B11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E84" w:rsidRDefault="003C0E84">
      <w:pPr>
        <w:spacing w:after="0"/>
      </w:pPr>
      <w:r>
        <w:separator/>
      </w:r>
    </w:p>
  </w:endnote>
  <w:endnote w:type="continuationSeparator" w:id="0">
    <w:p w:rsidR="003C0E84" w:rsidRDefault="003C0E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E84" w:rsidRDefault="003C0E84">
      <w:pPr>
        <w:spacing w:after="0"/>
      </w:pPr>
      <w:r>
        <w:separator/>
      </w:r>
    </w:p>
  </w:footnote>
  <w:footnote w:type="continuationSeparator" w:id="0">
    <w:p w:rsidR="003C0E84" w:rsidRDefault="003C0E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B42B4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54B"/>
    <w:multiLevelType w:val="hybridMultilevel"/>
    <w:tmpl w:val="9BAA424C"/>
    <w:lvl w:ilvl="0" w:tplc="81FCFE8A">
      <w:start w:val="20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01E10"/>
    <w:rsid w:val="00015457"/>
    <w:rsid w:val="00022E4A"/>
    <w:rsid w:val="00023438"/>
    <w:rsid w:val="00031723"/>
    <w:rsid w:val="00056BA7"/>
    <w:rsid w:val="000614BB"/>
    <w:rsid w:val="00070E09"/>
    <w:rsid w:val="00094706"/>
    <w:rsid w:val="000A6394"/>
    <w:rsid w:val="000A7B67"/>
    <w:rsid w:val="000B7FED"/>
    <w:rsid w:val="000C038A"/>
    <w:rsid w:val="000C6598"/>
    <w:rsid w:val="000D44B3"/>
    <w:rsid w:val="000E7DF6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1F43E1"/>
    <w:rsid w:val="002072C0"/>
    <w:rsid w:val="002535A6"/>
    <w:rsid w:val="0026004D"/>
    <w:rsid w:val="002640DD"/>
    <w:rsid w:val="00275D12"/>
    <w:rsid w:val="00280EE6"/>
    <w:rsid w:val="00284FEB"/>
    <w:rsid w:val="002860C4"/>
    <w:rsid w:val="002B43A0"/>
    <w:rsid w:val="002B5741"/>
    <w:rsid w:val="002B7D5B"/>
    <w:rsid w:val="002C02DC"/>
    <w:rsid w:val="002E34B2"/>
    <w:rsid w:val="002E472E"/>
    <w:rsid w:val="00302B45"/>
    <w:rsid w:val="003043A9"/>
    <w:rsid w:val="00305409"/>
    <w:rsid w:val="003609EF"/>
    <w:rsid w:val="0036231A"/>
    <w:rsid w:val="00374DD4"/>
    <w:rsid w:val="0038795D"/>
    <w:rsid w:val="003A3FD2"/>
    <w:rsid w:val="003C0E84"/>
    <w:rsid w:val="003E1A36"/>
    <w:rsid w:val="00403B27"/>
    <w:rsid w:val="00410371"/>
    <w:rsid w:val="00411C5C"/>
    <w:rsid w:val="00411FD7"/>
    <w:rsid w:val="004242F1"/>
    <w:rsid w:val="00461053"/>
    <w:rsid w:val="00461CAB"/>
    <w:rsid w:val="00471DCD"/>
    <w:rsid w:val="004820C2"/>
    <w:rsid w:val="004A6CD4"/>
    <w:rsid w:val="004B75B7"/>
    <w:rsid w:val="004E1B19"/>
    <w:rsid w:val="004F1B68"/>
    <w:rsid w:val="004F2147"/>
    <w:rsid w:val="005141D9"/>
    <w:rsid w:val="0051580D"/>
    <w:rsid w:val="00542DDA"/>
    <w:rsid w:val="00545161"/>
    <w:rsid w:val="00547111"/>
    <w:rsid w:val="00554023"/>
    <w:rsid w:val="00567A19"/>
    <w:rsid w:val="00581E2F"/>
    <w:rsid w:val="00592D74"/>
    <w:rsid w:val="005A3CF0"/>
    <w:rsid w:val="005A6A5B"/>
    <w:rsid w:val="005C17B6"/>
    <w:rsid w:val="005C3475"/>
    <w:rsid w:val="005D24BD"/>
    <w:rsid w:val="005D5D23"/>
    <w:rsid w:val="005E2C44"/>
    <w:rsid w:val="00621188"/>
    <w:rsid w:val="006257ED"/>
    <w:rsid w:val="00625A6E"/>
    <w:rsid w:val="00634FC7"/>
    <w:rsid w:val="006536BE"/>
    <w:rsid w:val="00653DE4"/>
    <w:rsid w:val="00665C47"/>
    <w:rsid w:val="00676EE9"/>
    <w:rsid w:val="006821F1"/>
    <w:rsid w:val="0069092B"/>
    <w:rsid w:val="00691F5F"/>
    <w:rsid w:val="00692119"/>
    <w:rsid w:val="006929C3"/>
    <w:rsid w:val="00695808"/>
    <w:rsid w:val="006A37AC"/>
    <w:rsid w:val="006B46FB"/>
    <w:rsid w:val="006B49F2"/>
    <w:rsid w:val="006C0656"/>
    <w:rsid w:val="006D3978"/>
    <w:rsid w:val="006E21FB"/>
    <w:rsid w:val="006F017F"/>
    <w:rsid w:val="0070067F"/>
    <w:rsid w:val="00700A09"/>
    <w:rsid w:val="00706166"/>
    <w:rsid w:val="007246E0"/>
    <w:rsid w:val="007457A1"/>
    <w:rsid w:val="00775D66"/>
    <w:rsid w:val="007835D5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0486"/>
    <w:rsid w:val="00810BFC"/>
    <w:rsid w:val="00816234"/>
    <w:rsid w:val="00823D33"/>
    <w:rsid w:val="008279FA"/>
    <w:rsid w:val="00827EC4"/>
    <w:rsid w:val="00833013"/>
    <w:rsid w:val="00860A74"/>
    <w:rsid w:val="008626E7"/>
    <w:rsid w:val="00870EE7"/>
    <w:rsid w:val="008863B9"/>
    <w:rsid w:val="008A45A6"/>
    <w:rsid w:val="008A531B"/>
    <w:rsid w:val="008B4C68"/>
    <w:rsid w:val="008D3CCC"/>
    <w:rsid w:val="008F3789"/>
    <w:rsid w:val="008F686C"/>
    <w:rsid w:val="008F739C"/>
    <w:rsid w:val="008F7765"/>
    <w:rsid w:val="00903F4F"/>
    <w:rsid w:val="00905DD1"/>
    <w:rsid w:val="009148DE"/>
    <w:rsid w:val="009212B5"/>
    <w:rsid w:val="0092783D"/>
    <w:rsid w:val="00941E30"/>
    <w:rsid w:val="009531B0"/>
    <w:rsid w:val="009741B3"/>
    <w:rsid w:val="009777D9"/>
    <w:rsid w:val="00985407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13B7D"/>
    <w:rsid w:val="00A13BF5"/>
    <w:rsid w:val="00A146E3"/>
    <w:rsid w:val="00A246B6"/>
    <w:rsid w:val="00A47E70"/>
    <w:rsid w:val="00A50CF0"/>
    <w:rsid w:val="00A7671C"/>
    <w:rsid w:val="00A77BA1"/>
    <w:rsid w:val="00A96B8C"/>
    <w:rsid w:val="00AA2CBC"/>
    <w:rsid w:val="00AC109D"/>
    <w:rsid w:val="00AC5820"/>
    <w:rsid w:val="00AD1CD8"/>
    <w:rsid w:val="00AD7AC6"/>
    <w:rsid w:val="00AF6072"/>
    <w:rsid w:val="00B01C6E"/>
    <w:rsid w:val="00B05173"/>
    <w:rsid w:val="00B0793D"/>
    <w:rsid w:val="00B258BB"/>
    <w:rsid w:val="00B32228"/>
    <w:rsid w:val="00B33CCA"/>
    <w:rsid w:val="00B36A97"/>
    <w:rsid w:val="00B42B49"/>
    <w:rsid w:val="00B557C8"/>
    <w:rsid w:val="00B66868"/>
    <w:rsid w:val="00B67B97"/>
    <w:rsid w:val="00B81833"/>
    <w:rsid w:val="00B81BF3"/>
    <w:rsid w:val="00B968C8"/>
    <w:rsid w:val="00BA3EC5"/>
    <w:rsid w:val="00BA51D9"/>
    <w:rsid w:val="00BB5DFC"/>
    <w:rsid w:val="00BD279D"/>
    <w:rsid w:val="00BD6BB8"/>
    <w:rsid w:val="00C15F0C"/>
    <w:rsid w:val="00C25BAE"/>
    <w:rsid w:val="00C357D5"/>
    <w:rsid w:val="00C44A1A"/>
    <w:rsid w:val="00C66BA2"/>
    <w:rsid w:val="00C70CB1"/>
    <w:rsid w:val="00C840E7"/>
    <w:rsid w:val="00C870F6"/>
    <w:rsid w:val="00C907B5"/>
    <w:rsid w:val="00C95985"/>
    <w:rsid w:val="00CB0C3A"/>
    <w:rsid w:val="00CC5026"/>
    <w:rsid w:val="00CC68D0"/>
    <w:rsid w:val="00CD0E18"/>
    <w:rsid w:val="00CD2B06"/>
    <w:rsid w:val="00CE01DF"/>
    <w:rsid w:val="00CE40BE"/>
    <w:rsid w:val="00D03F9A"/>
    <w:rsid w:val="00D06D51"/>
    <w:rsid w:val="00D2083A"/>
    <w:rsid w:val="00D24991"/>
    <w:rsid w:val="00D2624F"/>
    <w:rsid w:val="00D34FE6"/>
    <w:rsid w:val="00D50255"/>
    <w:rsid w:val="00D66520"/>
    <w:rsid w:val="00D84AE9"/>
    <w:rsid w:val="00D9124E"/>
    <w:rsid w:val="00D95988"/>
    <w:rsid w:val="00DA3582"/>
    <w:rsid w:val="00DA7129"/>
    <w:rsid w:val="00DB3CAB"/>
    <w:rsid w:val="00DB424E"/>
    <w:rsid w:val="00DC1691"/>
    <w:rsid w:val="00DC29B8"/>
    <w:rsid w:val="00DD0160"/>
    <w:rsid w:val="00DE27E1"/>
    <w:rsid w:val="00DE34CF"/>
    <w:rsid w:val="00DE68EC"/>
    <w:rsid w:val="00E0690A"/>
    <w:rsid w:val="00E13F3D"/>
    <w:rsid w:val="00E34898"/>
    <w:rsid w:val="00EA0B65"/>
    <w:rsid w:val="00EB09B7"/>
    <w:rsid w:val="00EC0FDB"/>
    <w:rsid w:val="00EC4665"/>
    <w:rsid w:val="00EC7AA5"/>
    <w:rsid w:val="00ED188F"/>
    <w:rsid w:val="00ED58F9"/>
    <w:rsid w:val="00EE690A"/>
    <w:rsid w:val="00EE7D7C"/>
    <w:rsid w:val="00EF43E8"/>
    <w:rsid w:val="00F02DCA"/>
    <w:rsid w:val="00F07EEE"/>
    <w:rsid w:val="00F21DEB"/>
    <w:rsid w:val="00F25D98"/>
    <w:rsid w:val="00F26153"/>
    <w:rsid w:val="00F300FB"/>
    <w:rsid w:val="00F34619"/>
    <w:rsid w:val="00F370D2"/>
    <w:rsid w:val="00F429F6"/>
    <w:rsid w:val="00F62276"/>
    <w:rsid w:val="00F97DF1"/>
    <w:rsid w:val="00FA2CC8"/>
    <w:rsid w:val="00FB6386"/>
    <w:rsid w:val="00FC5B28"/>
    <w:rsid w:val="00FD4833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8E47B-8096-4A4D-8891-CF6BF81B0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416</Words>
  <Characters>2372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Qing</cp:lastModifiedBy>
  <cp:revision>187</cp:revision>
  <cp:lastPrinted>1900-12-31T22:00:00Z</cp:lastPrinted>
  <dcterms:created xsi:type="dcterms:W3CDTF">2020-02-03T08:32:00Z</dcterms:created>
  <dcterms:modified xsi:type="dcterms:W3CDTF">2025-05-09T20:34:00Z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